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(расходы на </w:t>
      </w:r>
      <w:r w:rsidR="00A44E0C" w:rsidRPr="00A44E0C">
        <w:lastRenderedPageBreak/>
        <w:t>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DE6" w:rsidRDefault="006D5DE6" w:rsidP="002B5D5A">
      <w:pPr>
        <w:spacing w:after="0" w:line="240" w:lineRule="auto"/>
      </w:pPr>
      <w:r>
        <w:separator/>
      </w:r>
    </w:p>
  </w:endnote>
  <w:endnote w:type="continuationSeparator" w:id="0">
    <w:p w:rsidR="006D5DE6" w:rsidRDefault="006D5DE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541" w:rsidRDefault="00FC15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87D" w:rsidRDefault="00F0587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C1541" w:rsidRPr="00FC1541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F0587D" w:rsidRDefault="00F0587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541" w:rsidRDefault="00FC15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DE6" w:rsidRDefault="006D5DE6" w:rsidP="002B5D5A">
      <w:pPr>
        <w:spacing w:after="0" w:line="240" w:lineRule="auto"/>
      </w:pPr>
      <w:r>
        <w:separator/>
      </w:r>
    </w:p>
  </w:footnote>
  <w:footnote w:type="continuationSeparator" w:id="0">
    <w:p w:rsidR="006D5DE6" w:rsidRDefault="006D5DE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541" w:rsidRDefault="00FC154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541" w:rsidRDefault="00FC1541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10241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541" w:rsidRDefault="00FC154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2BlMv5kx2VZNgbOftMIR1p/YMcIa5AcAbggCU6RqkpSGt5QAlQnhK59htRS+KXUvyYfF9oa1AoRcX0q9RsTyPA==" w:salt="VILYknHzgplphOEYmr0Hvw=="/>
  <w:defaultTabStop w:val="708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023E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1541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C7B20-FD1F-42D5-8B45-DC436E3C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4B9A73F4.dotm</Template>
  <TotalTime>0</TotalTime>
  <Pages>5</Pages>
  <Words>7373</Words>
  <Characters>42030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Позднова Мария Михайловна</cp:lastModifiedBy>
  <cp:revision>2</cp:revision>
  <dcterms:created xsi:type="dcterms:W3CDTF">2020-12-03T11:13:00Z</dcterms:created>
  <dcterms:modified xsi:type="dcterms:W3CDTF">2020-12-03T11:13:00Z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NyZ8oyVzSKlX00002X16K0</vt:lpwstr>
  </property>
</Properties>
</file>